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850" w:rsidRDefault="00176850" w:rsidP="00CE124C">
      <w:pPr>
        <w:pStyle w:val="BodyTextIndent"/>
        <w:tabs>
          <w:tab w:val="left" w:pos="851"/>
        </w:tabs>
        <w:ind w:left="567" w:firstLine="0"/>
        <w:rPr>
          <w:b/>
          <w:szCs w:val="28"/>
          <w:lang w:val="kk-KZ"/>
        </w:rPr>
      </w:pPr>
    </w:p>
    <w:p w:rsidR="00176850" w:rsidRPr="00BB2524" w:rsidRDefault="00176850" w:rsidP="009C3876">
      <w:pPr>
        <w:jc w:val="center"/>
        <w:rPr>
          <w:sz w:val="28"/>
          <w:szCs w:val="28"/>
          <w:lang w:val="kk-KZ"/>
        </w:rPr>
      </w:pPr>
      <w:bookmarkStart w:id="0" w:name="_GoBack"/>
      <w:r w:rsidRPr="00BB2524">
        <w:rPr>
          <w:b/>
          <w:sz w:val="28"/>
          <w:szCs w:val="28"/>
          <w:lang w:val="kk-KZ"/>
        </w:rPr>
        <w:t xml:space="preserve">Тақырып </w:t>
      </w:r>
      <w:r>
        <w:rPr>
          <w:b/>
          <w:sz w:val="28"/>
          <w:szCs w:val="28"/>
          <w:lang w:val="kk-KZ"/>
        </w:rPr>
        <w:t>2</w:t>
      </w:r>
      <w:r w:rsidRPr="00BB2524">
        <w:rPr>
          <w:b/>
          <w:sz w:val="28"/>
          <w:szCs w:val="28"/>
          <w:lang w:val="kk-KZ"/>
        </w:rPr>
        <w:t xml:space="preserve">. </w:t>
      </w:r>
      <w:r w:rsidRPr="00BB2524">
        <w:rPr>
          <w:sz w:val="28"/>
          <w:szCs w:val="28"/>
          <w:lang w:val="kk-KZ"/>
        </w:rPr>
        <w:t>Экономикалық талдау тәсілдері мен әдістер</w:t>
      </w:r>
      <w:r>
        <w:rPr>
          <w:sz w:val="28"/>
          <w:szCs w:val="28"/>
          <w:lang w:val="kk-KZ"/>
        </w:rPr>
        <w:t>і</w:t>
      </w:r>
      <w:r w:rsidRPr="00BB2524">
        <w:rPr>
          <w:sz w:val="28"/>
          <w:szCs w:val="28"/>
          <w:lang w:val="kk-KZ"/>
        </w:rPr>
        <w:t xml:space="preserve"> </w:t>
      </w:r>
    </w:p>
    <w:bookmarkEnd w:id="0"/>
    <w:p w:rsidR="00176850" w:rsidRPr="00BB2524" w:rsidRDefault="00176850" w:rsidP="00BB2524">
      <w:pPr>
        <w:jc w:val="both"/>
        <w:rPr>
          <w:sz w:val="28"/>
          <w:szCs w:val="28"/>
          <w:lang w:val="kk-KZ"/>
        </w:rPr>
      </w:pPr>
      <w:r w:rsidRPr="00BB2524">
        <w:rPr>
          <w:b/>
          <w:sz w:val="28"/>
          <w:szCs w:val="28"/>
          <w:lang w:val="kk-KZ"/>
        </w:rPr>
        <w:t xml:space="preserve">Мақсаты: </w:t>
      </w:r>
      <w:r w:rsidRPr="00BB2524">
        <w:rPr>
          <w:sz w:val="28"/>
          <w:szCs w:val="28"/>
          <w:lang w:val="kk-KZ"/>
        </w:rPr>
        <w:t>Экономикалық талдаудың тәсілдері мен әдісін зерттеу.</w:t>
      </w:r>
    </w:p>
    <w:p w:rsidR="00176850" w:rsidRDefault="00176850" w:rsidP="00BB2524">
      <w:pPr>
        <w:jc w:val="both"/>
        <w:rPr>
          <w:b/>
          <w:sz w:val="28"/>
          <w:szCs w:val="28"/>
          <w:lang w:val="kk-KZ"/>
        </w:rPr>
      </w:pPr>
    </w:p>
    <w:p w:rsidR="00176850" w:rsidRDefault="00176850" w:rsidP="00BB2524">
      <w:pPr>
        <w:jc w:val="both"/>
        <w:rPr>
          <w:b/>
          <w:sz w:val="28"/>
          <w:szCs w:val="28"/>
          <w:lang w:val="kk-KZ"/>
        </w:rPr>
      </w:pPr>
      <w:r w:rsidRPr="00BB2524">
        <w:rPr>
          <w:b/>
          <w:sz w:val="28"/>
          <w:szCs w:val="28"/>
          <w:lang w:val="kk-KZ"/>
        </w:rPr>
        <w:t>Жоспар</w:t>
      </w:r>
      <w:r>
        <w:rPr>
          <w:b/>
          <w:sz w:val="28"/>
          <w:szCs w:val="28"/>
          <w:lang w:val="kk-KZ"/>
        </w:rPr>
        <w:t>:</w:t>
      </w:r>
    </w:p>
    <w:p w:rsidR="00176850" w:rsidRDefault="00176850" w:rsidP="00BB2524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C46BFA">
        <w:rPr>
          <w:sz w:val="28"/>
          <w:szCs w:val="28"/>
          <w:lang w:val="kk-KZ"/>
        </w:rPr>
        <w:t xml:space="preserve">Экономикалық талдау әдістерінің түсінігі. </w:t>
      </w:r>
    </w:p>
    <w:p w:rsidR="00176850" w:rsidRDefault="00176850" w:rsidP="00BB2524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C46BFA">
        <w:rPr>
          <w:sz w:val="28"/>
          <w:szCs w:val="28"/>
          <w:lang w:val="kk-KZ"/>
        </w:rPr>
        <w:t xml:space="preserve">Экономикалық талдаудың сипаттамалық ерекшеліктері. </w:t>
      </w:r>
    </w:p>
    <w:p w:rsidR="00176850" w:rsidRPr="00C46BFA" w:rsidRDefault="00176850" w:rsidP="00BB2524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C46BFA">
        <w:rPr>
          <w:sz w:val="28"/>
          <w:szCs w:val="28"/>
          <w:lang w:val="kk-KZ"/>
        </w:rPr>
        <w:t>Экономикалық талдаудың әдістері мен тәсілдері: дәстүрлік (абсолютті және қатысты айырымдар әдісі,орташа көлем әдісі, салыстыруәдісі,топтастыру әдісі,индекстік әдіс,тәзбектелген қойылымдар әдісі, баланстық әдістер) және математикалық (математикалық статистика әдісі, эконометриялық әдістер, кореляционды-регрессиялық талдау әдіс)</w:t>
      </w:r>
      <w:r>
        <w:rPr>
          <w:sz w:val="28"/>
          <w:szCs w:val="28"/>
          <w:lang w:val="kk-KZ"/>
        </w:rPr>
        <w:t>.</w:t>
      </w:r>
    </w:p>
    <w:p w:rsidR="00176850" w:rsidRDefault="00176850" w:rsidP="009C3876">
      <w:pPr>
        <w:ind w:firstLine="540"/>
        <w:jc w:val="both"/>
        <w:rPr>
          <w:b/>
          <w:sz w:val="28"/>
          <w:szCs w:val="28"/>
          <w:lang w:val="kk-KZ"/>
        </w:rPr>
      </w:pPr>
    </w:p>
    <w:p w:rsidR="00176850" w:rsidRDefault="00176850" w:rsidP="009C3876">
      <w:pPr>
        <w:ind w:firstLine="540"/>
        <w:jc w:val="both"/>
        <w:rPr>
          <w:b/>
          <w:sz w:val="28"/>
          <w:szCs w:val="28"/>
          <w:lang w:val="kk-KZ"/>
        </w:rPr>
      </w:pPr>
    </w:p>
    <w:p w:rsidR="00176850" w:rsidRDefault="00176850" w:rsidP="009C3876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оқытылуы бойынша әдістемелік ұсыныстар:</w:t>
      </w:r>
    </w:p>
    <w:p w:rsidR="00176850" w:rsidRDefault="00176850" w:rsidP="009C3876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176850" w:rsidRDefault="00176850" w:rsidP="009C3876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бандама, реферат, ғылыми мақалаларды, жеке кезеңдік баспа  жариялымдарын оқу. Баяндама, реферат оқыған кезде оқудың техникалық құралдарын пайдалануға болады. </w:t>
      </w:r>
    </w:p>
    <w:p w:rsidR="00176850" w:rsidRDefault="00176850" w:rsidP="009C3876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176850" w:rsidRDefault="00176850" w:rsidP="00BB2524">
      <w:pPr>
        <w:pStyle w:val="BodyTextIndent"/>
        <w:rPr>
          <w:lang w:val="kk-KZ"/>
        </w:rPr>
      </w:pPr>
    </w:p>
    <w:p w:rsidR="00176850" w:rsidRDefault="00176850" w:rsidP="00BB2524">
      <w:pPr>
        <w:pStyle w:val="BodyTextIndent"/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176850" w:rsidRDefault="00176850" w:rsidP="009C3876">
      <w:pPr>
        <w:pStyle w:val="BodyTextIndent"/>
        <w:numPr>
          <w:ilvl w:val="0"/>
          <w:numId w:val="3"/>
        </w:numPr>
        <w:rPr>
          <w:szCs w:val="28"/>
          <w:lang w:val="kk-KZ"/>
        </w:rPr>
      </w:pPr>
      <w:r w:rsidRPr="00C46BFA">
        <w:rPr>
          <w:szCs w:val="28"/>
          <w:lang w:val="kk-KZ"/>
        </w:rPr>
        <w:t>Экономикалық талдау әдістерінің түсінігі</w:t>
      </w:r>
      <w:r>
        <w:rPr>
          <w:szCs w:val="28"/>
          <w:lang w:val="kk-KZ"/>
        </w:rPr>
        <w:t xml:space="preserve"> мәні неде?</w:t>
      </w:r>
    </w:p>
    <w:p w:rsidR="00176850" w:rsidRPr="009C3876" w:rsidRDefault="00176850" w:rsidP="009C3876">
      <w:pPr>
        <w:pStyle w:val="BodyTextIndent"/>
        <w:numPr>
          <w:ilvl w:val="0"/>
          <w:numId w:val="3"/>
        </w:numPr>
        <w:rPr>
          <w:lang w:val="kk-KZ"/>
        </w:rPr>
      </w:pPr>
      <w:r w:rsidRPr="00C46BFA">
        <w:rPr>
          <w:szCs w:val="28"/>
          <w:lang w:val="kk-KZ"/>
        </w:rPr>
        <w:t>Экономикалық талдаудың сипаттамалық ерекшеліктері</w:t>
      </w:r>
      <w:r>
        <w:rPr>
          <w:szCs w:val="28"/>
          <w:lang w:val="kk-KZ"/>
        </w:rPr>
        <w:t xml:space="preserve"> қандай?</w:t>
      </w:r>
    </w:p>
    <w:p w:rsidR="00176850" w:rsidRPr="009C3876" w:rsidRDefault="00176850" w:rsidP="009C3876">
      <w:pPr>
        <w:pStyle w:val="BodyTextIndent"/>
        <w:numPr>
          <w:ilvl w:val="0"/>
          <w:numId w:val="3"/>
        </w:numPr>
        <w:rPr>
          <w:lang w:val="kk-KZ"/>
        </w:rPr>
      </w:pPr>
      <w:r w:rsidRPr="00C46BFA">
        <w:rPr>
          <w:szCs w:val="28"/>
          <w:lang w:val="kk-KZ"/>
        </w:rPr>
        <w:t xml:space="preserve">Экономикалық талдаудың </w:t>
      </w:r>
      <w:r>
        <w:rPr>
          <w:szCs w:val="28"/>
          <w:lang w:val="kk-KZ"/>
        </w:rPr>
        <w:t xml:space="preserve">қандай </w:t>
      </w:r>
      <w:r w:rsidRPr="00C46BFA">
        <w:rPr>
          <w:szCs w:val="28"/>
          <w:lang w:val="kk-KZ"/>
        </w:rPr>
        <w:t>әдістері мен тәсілдері</w:t>
      </w:r>
      <w:r>
        <w:rPr>
          <w:szCs w:val="28"/>
          <w:lang w:val="kk-KZ"/>
        </w:rPr>
        <w:t xml:space="preserve"> бар?</w:t>
      </w:r>
    </w:p>
    <w:sectPr w:rsidR="00176850" w:rsidRPr="009C3876" w:rsidSect="009D2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360F1"/>
    <w:multiLevelType w:val="hybridMultilevel"/>
    <w:tmpl w:val="C27CB3C8"/>
    <w:lvl w:ilvl="0" w:tplc="69A8B30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17D628B2"/>
    <w:multiLevelType w:val="hybridMultilevel"/>
    <w:tmpl w:val="28720BD2"/>
    <w:lvl w:ilvl="0" w:tplc="C6AAF088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F26A5412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746463B8"/>
    <w:multiLevelType w:val="hybridMultilevel"/>
    <w:tmpl w:val="CDB2A172"/>
    <w:lvl w:ilvl="0" w:tplc="192CF5F2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B423C4E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141E"/>
    <w:rsid w:val="00176850"/>
    <w:rsid w:val="002722AE"/>
    <w:rsid w:val="00776C50"/>
    <w:rsid w:val="009C3876"/>
    <w:rsid w:val="009D2E81"/>
    <w:rsid w:val="00AD141E"/>
    <w:rsid w:val="00BB2524"/>
    <w:rsid w:val="00C46BFA"/>
    <w:rsid w:val="00CE1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52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CE124C"/>
    <w:pPr>
      <w:ind w:firstLine="540"/>
      <w:jc w:val="both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E124C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83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201</Words>
  <Characters>1152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WQ</dc:creator>
  <cp:keywords/>
  <dc:description/>
  <cp:lastModifiedBy>User</cp:lastModifiedBy>
  <cp:revision>5</cp:revision>
  <dcterms:created xsi:type="dcterms:W3CDTF">2013-10-21T05:15:00Z</dcterms:created>
  <dcterms:modified xsi:type="dcterms:W3CDTF">2015-09-23T07:15:00Z</dcterms:modified>
</cp:coreProperties>
</file>